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A45D8E">
        <w:rPr>
          <w:rFonts w:ascii="Times New Roman" w:hAnsi="Times New Roman"/>
          <w:smallCaps/>
          <w:noProof/>
          <w:sz w:val="20"/>
        </w:rPr>
        <w:t>10 January,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177998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Angel White</w:t>
      </w: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P.O. Box 991</w:t>
      </w:r>
    </w:p>
    <w:p w:rsidR="00A45D8E" w:rsidRDefault="00A45D8E" w:rsidP="00F2602A">
      <w:pPr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Kapaa</w:t>
      </w:r>
      <w:proofErr w:type="spellEnd"/>
      <w:r>
        <w:rPr>
          <w:rFonts w:ascii="Times New Roman" w:hAnsi="Times New Roman"/>
          <w:szCs w:val="24"/>
        </w:rPr>
        <w:t>, HI  96746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Angel: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Enclosed please find your original 2010 Tax Return Transcript, W-2 and 1099’s.  Thank you for providing this information.  We have made a copy for your and Luis’ file and will submit a copy to the USCIS as they have requested.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Hope all is going well for you!  We will continue to keep you and Luis advised.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Default="00A45D8E" w:rsidP="00F2602A">
      <w:pPr>
        <w:rPr>
          <w:rFonts w:ascii="Times New Roman" w:hAnsi="Times New Roman"/>
          <w:szCs w:val="24"/>
        </w:rPr>
      </w:pPr>
    </w:p>
    <w:p w:rsidR="00A45D8E" w:rsidRPr="00B11FBE" w:rsidRDefault="00A45D8E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Enclosures</w:t>
      </w:r>
      <w:bookmarkStart w:id="0" w:name="_GoBack"/>
      <w:bookmarkEnd w:id="0"/>
    </w:p>
    <w:p w:rsidR="00177998" w:rsidRPr="00B11FBE" w:rsidRDefault="00177998" w:rsidP="00F2602A">
      <w:pPr>
        <w:rPr>
          <w:rFonts w:ascii="Times New Roman" w:hAnsi="Times New Roman"/>
          <w:szCs w:val="24"/>
        </w:rPr>
      </w:pPr>
    </w:p>
    <w:p w:rsidR="00177998" w:rsidRPr="00B11FBE" w:rsidRDefault="00177998" w:rsidP="00F2602A">
      <w:pPr>
        <w:rPr>
          <w:rFonts w:ascii="Times New Roman" w:hAnsi="Times New Roman"/>
          <w:szCs w:val="24"/>
        </w:rPr>
      </w:pPr>
    </w:p>
    <w:p w:rsidR="00177998" w:rsidRPr="00B11FBE" w:rsidRDefault="00177998" w:rsidP="00F2602A">
      <w:pPr>
        <w:rPr>
          <w:rFonts w:ascii="Times New Roman" w:hAnsi="Times New Roman"/>
          <w:szCs w:val="24"/>
        </w:rPr>
      </w:pPr>
    </w:p>
    <w:p w:rsidR="00177998" w:rsidRPr="00B11FBE" w:rsidRDefault="00177998" w:rsidP="001C1F65">
      <w:pPr>
        <w:rPr>
          <w:rFonts w:ascii="Times New Roman" w:hAnsi="Times New Roman"/>
          <w:szCs w:val="24"/>
        </w:rPr>
      </w:pPr>
    </w:p>
    <w:sectPr w:rsidR="00177998" w:rsidRPr="00B11FBE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D8E" w:rsidRDefault="00A45D8E">
      <w:r>
        <w:separator/>
      </w:r>
    </w:p>
  </w:endnote>
  <w:endnote w:type="continuationSeparator" w:id="0">
    <w:p w:rsidR="00A45D8E" w:rsidRDefault="00A4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:rsidR="00A53D73" w:rsidRDefault="00A53D73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</w:t>
    </w:r>
    <w:r w:rsidR="00177998">
      <w:rPr>
        <w:rFonts w:ascii="Garamond" w:hAnsi="Garamond"/>
        <w:b/>
        <w:i/>
        <w:sz w:val="18"/>
      </w:rPr>
      <w:t xml:space="preserve"> SE 2</w:t>
    </w:r>
    <w:r>
      <w:rPr>
        <w:rFonts w:ascii="Garamond" w:hAnsi="Garamond"/>
        <w:b/>
        <w:i/>
        <w:sz w:val="18"/>
      </w:rPr>
      <w:t>8</w:t>
    </w:r>
    <w:r w:rsidR="00177998" w:rsidRPr="000305AC">
      <w:rPr>
        <w:rFonts w:ascii="Garamond" w:hAnsi="Garamond"/>
        <w:b/>
        <w:i/>
        <w:sz w:val="18"/>
        <w:vertAlign w:val="superscript"/>
      </w:rPr>
      <w:t>th</w:t>
    </w:r>
    <w:r w:rsidR="00177998">
      <w:rPr>
        <w:rFonts w:ascii="Garamond" w:hAnsi="Garamond"/>
        <w:b/>
        <w:i/>
        <w:sz w:val="18"/>
      </w:rPr>
      <w:t xml:space="preserve"> Street </w:t>
    </w:r>
    <w:r w:rsidR="00B14164">
      <w:rPr>
        <w:rFonts w:ascii="Garamond" w:hAnsi="Garamond"/>
        <w:b/>
        <w:i/>
        <w:sz w:val="18"/>
      </w:rPr>
      <w:t xml:space="preserve">   </w:t>
    </w:r>
    <w:r>
      <w:rPr>
        <w:rFonts w:ascii="Garamond" w:hAnsi="Garamond"/>
        <w:b/>
        <w:i/>
        <w:sz w:val="18"/>
      </w:rPr>
      <w:t>Suite 500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</w:t>
    </w:r>
    <w:r w:rsidR="00B14164">
      <w:rPr>
        <w:rFonts w:ascii="Garamond" w:hAnsi="Garamond"/>
        <w:b/>
        <w:i/>
        <w:sz w:val="18"/>
      </w:rPr>
      <w:t xml:space="preserve">   206.770.7215</w:t>
    </w:r>
    <w:proofErr w:type="gramEnd"/>
    <w:r w:rsidR="00B14164">
      <w:rPr>
        <w:rFonts w:ascii="Garamond" w:hAnsi="Garamond"/>
        <w:b/>
        <w:i/>
        <w:sz w:val="18"/>
      </w:rPr>
      <w:t xml:space="preserve"> (fax)</w:t>
    </w:r>
  </w:p>
  <w:p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:rsidR="00177998" w:rsidRDefault="002D2C9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A45D8E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A45D8E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A45D8E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A45D8E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D8E" w:rsidRDefault="00A45D8E">
      <w:r>
        <w:separator/>
      </w:r>
    </w:p>
  </w:footnote>
  <w:footnote w:type="continuationSeparator" w:id="0">
    <w:p w:rsidR="00A45D8E" w:rsidRDefault="00A45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D8E"/>
    <w:rsid w:val="000305AC"/>
    <w:rsid w:val="000A229B"/>
    <w:rsid w:val="00177998"/>
    <w:rsid w:val="001A784D"/>
    <w:rsid w:val="001C1F65"/>
    <w:rsid w:val="002D2C95"/>
    <w:rsid w:val="00344812"/>
    <w:rsid w:val="00403CFA"/>
    <w:rsid w:val="0052414F"/>
    <w:rsid w:val="00554788"/>
    <w:rsid w:val="005B2CE4"/>
    <w:rsid w:val="006A6C50"/>
    <w:rsid w:val="006D289A"/>
    <w:rsid w:val="007C05A7"/>
    <w:rsid w:val="008957EE"/>
    <w:rsid w:val="0095749E"/>
    <w:rsid w:val="009B1544"/>
    <w:rsid w:val="00A45D8E"/>
    <w:rsid w:val="00A53D73"/>
    <w:rsid w:val="00A87614"/>
    <w:rsid w:val="00A97A98"/>
    <w:rsid w:val="00B11FBE"/>
    <w:rsid w:val="00B1416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BCE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GeorgeWashington:Dropbox:MI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 Law office.dotx</Template>
  <TotalTime>3</TotalTime>
  <Pages>1</Pages>
  <Words>74</Words>
  <Characters>423</Characters>
  <Application>Microsoft Macintosh Word</Application>
  <DocSecurity>0</DocSecurity>
  <Lines>3</Lines>
  <Paragraphs>1</Paragraphs>
  <ScaleCrop>false</ScaleCrop>
  <Company>Le Homme Sans Peur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1</cp:revision>
  <cp:lastPrinted>2010-09-04T03:20:00Z</cp:lastPrinted>
  <dcterms:created xsi:type="dcterms:W3CDTF">2012-01-10T19:25:00Z</dcterms:created>
  <dcterms:modified xsi:type="dcterms:W3CDTF">2012-01-10T19:28:00Z</dcterms:modified>
</cp:coreProperties>
</file>